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EAD5" w14:textId="0A614E81" w:rsidR="005241EB" w:rsidRDefault="005241EB" w:rsidP="005241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D3161">
        <w:rPr>
          <w:b/>
          <w:noProof/>
          <w:sz w:val="24"/>
        </w:rPr>
        <w:t>0</w:t>
      </w:r>
      <w:r w:rsidR="00316365">
        <w:rPr>
          <w:b/>
          <w:noProof/>
          <w:sz w:val="24"/>
        </w:rPr>
        <w:t>450</w:t>
      </w:r>
    </w:p>
    <w:p w14:paraId="5213B635" w14:textId="0209C0B4" w:rsidR="005241EB" w:rsidRDefault="005241EB" w:rsidP="005241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316365">
        <w:rPr>
          <w:b/>
          <w:noProof/>
          <w:sz w:val="24"/>
        </w:rPr>
        <w:t>0293</w:t>
      </w:r>
      <w:r>
        <w:rPr>
          <w:b/>
          <w:noProof/>
          <w:sz w:val="24"/>
        </w:rPr>
        <w:t>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299E7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161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E2388" w:rsidR="001E41F3" w:rsidRPr="00AB1260" w:rsidRDefault="0031636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10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05A7B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E5A1E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CAS consumes EES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13F0E738" w:rsidR="00265685" w:rsidRDefault="006D6641" w:rsidP="00705A7B">
            <w:pPr>
              <w:pStyle w:val="CRCoverPage"/>
              <w:spacing w:after="0"/>
            </w:pPr>
            <w:r>
              <w:t xml:space="preserve">The </w:t>
            </w:r>
            <w:r w:rsidR="00705A7B">
              <w:t>CAS, as a service consumer, cons</w:t>
            </w:r>
            <w:r w:rsidR="009C3921">
              <w:t>uming EES services is not described in TS 23.558.</w:t>
            </w:r>
          </w:p>
          <w:p w14:paraId="6C046B7F" w14:textId="77777777" w:rsidR="00DD66C0" w:rsidRDefault="00DD66C0" w:rsidP="00705A7B">
            <w:pPr>
              <w:pStyle w:val="CRCoverPage"/>
              <w:spacing w:after="0"/>
            </w:pPr>
          </w:p>
          <w:p w14:paraId="1DF68B45" w14:textId="2B2737EA" w:rsidR="00DD66C0" w:rsidRDefault="00DD66C0" w:rsidP="00705A7B">
            <w:pPr>
              <w:pStyle w:val="CRCoverPage"/>
              <w:spacing w:after="0"/>
            </w:pPr>
            <w:r>
              <w:t>To align with C3-24</w:t>
            </w:r>
            <w:r w:rsidR="00A44E60">
              <w:t xml:space="preserve">0198 and </w:t>
            </w:r>
            <w:r w:rsidR="00172A59">
              <w:t>the 3</w:t>
            </w:r>
            <w:r w:rsidR="00172A59" w:rsidRPr="00172A59">
              <w:rPr>
                <w:vertAlign w:val="superscript"/>
              </w:rPr>
              <w:t>rd</w:t>
            </w:r>
            <w:r w:rsidR="00172A59">
              <w:t xml:space="preserve"> </w:t>
            </w:r>
            <w:r w:rsidR="00A44E60">
              <w:t>pre-condition</w:t>
            </w:r>
            <w:r w:rsidR="00172A59">
              <w:t xml:space="preserve"> in cl.8.8.2A.6 of TS 23.558, </w:t>
            </w:r>
            <w:r w:rsidR="0099260B">
              <w:t>API summary needs update.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807B1E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CAS in cl.6.7.2.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9A600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0B16566" w14:textId="3EE8226B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ins w:id="11" w:author="[Ericsson] Wenliang Xu SA6#59" w:date="2024-01-12T15:35:00Z">
              <w:r w:rsidR="00250509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94EBFC8" w14:textId="43B1334D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837B65C" w14:textId="6317216D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ins w:id="12" w:author="[Ericsson] Wenliang Xu SA6#59" w:date="2024-01-12T15:33:00Z">
              <w:r w:rsidR="007C191C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570E4FA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3" w:author="[Ericsson] Wenliang Xu SA6#59" w:date="2024-01-16T11:43:00Z">
              <w:r w:rsidR="00E1696F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515A1611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4" w:author="[Ericsson] Wenliang Xu SA6#59" w:date="2024-01-12T15:34:00Z">
              <w:r w:rsidR="00A453BA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5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6" w:author="[Ericsson] Wenliang Xu SA6#59" w:date="2024-01-12T15:31:00Z">
                  <w:rPr/>
                </w:rPrChange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7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8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9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0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1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2" w:author="[Ericsson] Wenliang Xu SA6#59" w:date="2024-01-12T15:31:00Z">
                  <w:rPr/>
                </w:rPrChange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3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4" w:author="[Ericsson] Wenliang Xu SA6#59" w:date="2024-01-12T15:31:00Z">
                  <w:rPr/>
                </w:rPrChange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6365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41EB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161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1D26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475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v3</cp:lastModifiedBy>
  <cp:revision>3</cp:revision>
  <cp:lastPrinted>1899-12-31T23:00:00Z</cp:lastPrinted>
  <dcterms:created xsi:type="dcterms:W3CDTF">2024-03-01T09:43:00Z</dcterms:created>
  <dcterms:modified xsi:type="dcterms:W3CDTF">2024-03-01T09:43:00Z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